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24" w:rsidRDefault="00F46E24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F46E24" w:rsidRPr="004C163C" w:rsidRDefault="00F46E24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F46E24" w:rsidRPr="004B444B" w:rsidRDefault="00F46E24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F46E24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F46E24" w:rsidRPr="004B444B" w:rsidRDefault="00F46E24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F46E24" w:rsidRDefault="00F46E24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F46E24" w:rsidRPr="00E61551" w:rsidRDefault="00F46E24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F46E24" w:rsidRPr="001278AB" w:rsidRDefault="00F46E24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1278AB">
        <w:rPr>
          <w:b/>
          <w:bCs/>
          <w:color w:val="auto"/>
          <w:lang w:eastAsia="pl-PL"/>
        </w:rPr>
        <w:t>„</w:t>
      </w:r>
      <w:bookmarkEnd w:id="0"/>
      <w:r w:rsidRPr="001278AB">
        <w:rPr>
          <w:b/>
          <w:bCs/>
          <w:color w:val="auto"/>
          <w:sz w:val="28"/>
          <w:szCs w:val="28"/>
          <w:lang w:eastAsia="pl-PL"/>
        </w:rPr>
        <w:t xml:space="preserve">Budowa dróg ul. Warzywnej, ul. Dębowej, ul. Lipowej, ul. Polnej </w:t>
      </w:r>
      <w:r w:rsidRPr="001278AB">
        <w:rPr>
          <w:b/>
          <w:bCs/>
          <w:color w:val="auto"/>
          <w:sz w:val="28"/>
          <w:szCs w:val="28"/>
          <w:lang w:eastAsia="pl-PL"/>
        </w:rPr>
        <w:br/>
        <w:t>i ul. Wiśniowej w Święciechowie”</w:t>
      </w:r>
      <w:bookmarkEnd w:id="1"/>
      <w:r w:rsidRPr="001278AB">
        <w:rPr>
          <w:i/>
          <w:color w:val="auto"/>
          <w:sz w:val="28"/>
          <w:szCs w:val="28"/>
          <w:lang w:eastAsia="pl-PL"/>
        </w:rPr>
        <w:t>,</w:t>
      </w:r>
      <w:r w:rsidRPr="001278AB">
        <w:rPr>
          <w:i/>
          <w:color w:val="auto"/>
          <w:lang w:eastAsia="pl-PL"/>
        </w:rPr>
        <w:t xml:space="preserve"> </w:t>
      </w:r>
    </w:p>
    <w:p w:rsidR="00F46E24" w:rsidRPr="00275863" w:rsidRDefault="00F46E24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F46E24" w:rsidRPr="00237778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F46E24" w:rsidRPr="00237778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F46E24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F46E24" w:rsidRPr="00237778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F46E24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F46E24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F46E24" w:rsidRPr="00237778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F46E24" w:rsidRPr="00237778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46E24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F46E24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F46E24" w:rsidRPr="00237778" w:rsidRDefault="00F46E2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F46E24" w:rsidRDefault="00F46E2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46E24" w:rsidRDefault="00F46E2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F46E24" w:rsidRDefault="00F46E2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F46E24" w:rsidRDefault="00F46E2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F46E24" w:rsidRDefault="00F46E2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F46E24" w:rsidRDefault="00F46E2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F46E24" w:rsidRPr="004C163C" w:rsidRDefault="00F46E2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F46E24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E24" w:rsidRDefault="00F46E2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F46E24" w:rsidRDefault="00F46E2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E24" w:rsidRDefault="00F46E2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F46E24" w:rsidRDefault="00F46E2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E24" w:rsidRDefault="00F46E24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FS.271.4.2024</w:t>
    </w:r>
  </w:p>
  <w:p w:rsidR="00F46E24" w:rsidRPr="00237778" w:rsidRDefault="00F46E24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278AB"/>
    <w:rsid w:val="00175208"/>
    <w:rsid w:val="0019207B"/>
    <w:rsid w:val="001945E7"/>
    <w:rsid w:val="001B01D4"/>
    <w:rsid w:val="00207AFC"/>
    <w:rsid w:val="00236D9D"/>
    <w:rsid w:val="00237778"/>
    <w:rsid w:val="00267068"/>
    <w:rsid w:val="00275863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725D2"/>
    <w:rsid w:val="005842C5"/>
    <w:rsid w:val="005B26CE"/>
    <w:rsid w:val="005B3600"/>
    <w:rsid w:val="005D1B38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3527B"/>
    <w:rsid w:val="00D57FD5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46E24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215</Words>
  <Characters>1291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35</cp:revision>
  <dcterms:created xsi:type="dcterms:W3CDTF">2021-04-20T12:41:00Z</dcterms:created>
  <dcterms:modified xsi:type="dcterms:W3CDTF">2024-07-04T13:31:00Z</dcterms:modified>
</cp:coreProperties>
</file>